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63" w:type="dxa"/>
        <w:jc w:val="center"/>
        <w:tblLayout w:type="fixed"/>
        <w:tblLook w:val="0000" w:firstRow="0" w:lastRow="0" w:firstColumn="0" w:lastColumn="0" w:noHBand="0" w:noVBand="0"/>
      </w:tblPr>
      <w:tblGrid>
        <w:gridCol w:w="4254"/>
        <w:gridCol w:w="5709"/>
      </w:tblGrid>
      <w:tr w:rsidR="00E374BC" w:rsidRPr="00F57018" w14:paraId="7B88F54A" w14:textId="77777777" w:rsidTr="00187E81">
        <w:trPr>
          <w:trHeight w:val="557"/>
          <w:jc w:val="center"/>
        </w:trPr>
        <w:tc>
          <w:tcPr>
            <w:tcW w:w="4254" w:type="dxa"/>
          </w:tcPr>
          <w:p w14:paraId="12E3AB31" w14:textId="64C0DEDB" w:rsidR="00E374BC" w:rsidRPr="00F57018" w:rsidRDefault="00E374BC" w:rsidP="00187E81">
            <w:pPr>
              <w:pStyle w:val="BodyText"/>
              <w:jc w:val="center"/>
              <w:rPr>
                <w:rFonts w:ascii="Times New Roman" w:hAnsi="Times New Roman"/>
                <w:bCs/>
                <w:noProof/>
                <w:sz w:val="26"/>
                <w:szCs w:val="26"/>
              </w:rPr>
            </w:pPr>
            <w:r w:rsidRPr="00F57018">
              <w:rPr>
                <w:rFonts w:ascii="Times New Roman" w:hAnsi="Times New Roman"/>
                <w:bCs/>
                <w:noProof/>
                <w:sz w:val="26"/>
                <w:szCs w:val="26"/>
                <w:lang w:val="vi-VN"/>
              </w:rPr>
              <w:t xml:space="preserve">UBND TỈNH </w:t>
            </w:r>
            <w:r w:rsidR="00C82DC3" w:rsidRPr="00F57018">
              <w:rPr>
                <w:rFonts w:ascii="Times New Roman" w:hAnsi="Times New Roman"/>
                <w:bCs/>
                <w:noProof/>
                <w:sz w:val="26"/>
                <w:szCs w:val="26"/>
              </w:rPr>
              <w:t>GIA LAI</w:t>
            </w:r>
          </w:p>
          <w:p w14:paraId="432B3B5C" w14:textId="77777777" w:rsidR="00E374BC" w:rsidRPr="00F57018" w:rsidRDefault="001552FE" w:rsidP="00187E81">
            <w:pPr>
              <w:pStyle w:val="BodyText"/>
              <w:spacing w:after="240"/>
              <w:jc w:val="center"/>
              <w:rPr>
                <w:rFonts w:ascii="Times New Roman" w:hAnsi="Times New Roman"/>
                <w:b/>
                <w:noProof/>
                <w:sz w:val="24"/>
                <w:szCs w:val="24"/>
                <w:lang w:val="vi-VN"/>
              </w:rPr>
            </w:pPr>
            <w:r w:rsidRPr="00F57018">
              <w:rPr>
                <w:rFonts w:ascii="Times New Roman" w:hAnsi="Times New Roman"/>
                <w:b/>
                <w:noProof/>
                <w:sz w:val="26"/>
                <w:szCs w:val="26"/>
              </w:rPr>
              <mc:AlternateContent>
                <mc:Choice Requires="wps">
                  <w:drawing>
                    <wp:anchor distT="0" distB="0" distL="114300" distR="114300" simplePos="0" relativeHeight="251657216" behindDoc="0" locked="0" layoutInCell="1" allowOverlap="1" wp14:anchorId="508D789F" wp14:editId="5E595196">
                      <wp:simplePos x="0" y="0"/>
                      <wp:positionH relativeFrom="column">
                        <wp:posOffset>945676</wp:posOffset>
                      </wp:positionH>
                      <wp:positionV relativeFrom="paragraph">
                        <wp:posOffset>224790</wp:posOffset>
                      </wp:positionV>
                      <wp:extent cx="590000" cy="0"/>
                      <wp:effectExtent l="0" t="0" r="1968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5B007C2"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45pt,17.7pt" to="120.9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"/>
                  </w:pict>
                </mc:Fallback>
              </mc:AlternateContent>
            </w:r>
            <w:r w:rsidR="00E374BC" w:rsidRPr="00F57018">
              <w:rPr>
                <w:rFonts w:ascii="Times New Roman" w:hAnsi="Times New Roman"/>
                <w:b/>
                <w:noProof/>
                <w:sz w:val="26"/>
                <w:szCs w:val="26"/>
                <w:lang w:val="vi-VN"/>
              </w:rPr>
              <w:t>SỞ KHOA HỌC VÀ CÔNG NGHỆ</w:t>
            </w:r>
          </w:p>
        </w:tc>
        <w:tc>
          <w:tcPr>
            <w:tcW w:w="5709" w:type="dxa"/>
          </w:tcPr>
          <w:p w14:paraId="6C9119FA" w14:textId="77777777" w:rsidR="00E374BC" w:rsidRPr="00F57018" w:rsidRDefault="00E374BC" w:rsidP="00187E81">
            <w:pPr>
              <w:pStyle w:val="BodyText"/>
              <w:jc w:val="center"/>
              <w:rPr>
                <w:rFonts w:ascii="Times New Roman" w:hAnsi="Times New Roman"/>
                <w:b/>
                <w:noProof/>
                <w:sz w:val="26"/>
                <w:szCs w:val="26"/>
                <w:lang w:val="vi-VN"/>
              </w:rPr>
            </w:pPr>
            <w:r w:rsidRPr="00F57018">
              <w:rPr>
                <w:rFonts w:ascii="Times New Roman" w:hAnsi="Times New Roman"/>
                <w:b/>
                <w:noProof/>
                <w:sz w:val="26"/>
                <w:szCs w:val="26"/>
                <w:lang w:val="vi-VN"/>
              </w:rPr>
              <w:t>CỘNG HÒA XÃ HỘI CHỦ NGHĨA VIỆT NAM</w:t>
            </w:r>
          </w:p>
          <w:p w14:paraId="159E78B2" w14:textId="77777777" w:rsidR="00E374BC" w:rsidRPr="00F57018" w:rsidRDefault="001552FE" w:rsidP="00187E81">
            <w:pPr>
              <w:pStyle w:val="BodyText"/>
              <w:spacing w:after="240"/>
              <w:jc w:val="center"/>
              <w:rPr>
                <w:rFonts w:ascii="Times New Roman" w:hAnsi="Times New Roman"/>
                <w:b/>
                <w:noProof/>
                <w:szCs w:val="28"/>
                <w:lang w:val="vi-VN"/>
              </w:rPr>
            </w:pPr>
            <w:r w:rsidRPr="00F57018">
              <w:rPr>
                <w:rFonts w:ascii="Times New Roman" w:hAnsi="Times New Roman"/>
                <w:b/>
                <w:noProof/>
                <w:sz w:val="24"/>
                <w:szCs w:val="24"/>
              </w:rPr>
              <mc:AlternateContent>
                <mc:Choice Requires="wps">
                  <w:drawing>
                    <wp:anchor distT="0" distB="0" distL="114300" distR="114300" simplePos="0" relativeHeight="251658240" behindDoc="0" locked="0" layoutInCell="1" allowOverlap="1" wp14:anchorId="239BE1ED" wp14:editId="2E37134C">
                      <wp:simplePos x="0" y="0"/>
                      <wp:positionH relativeFrom="column">
                        <wp:posOffset>653576</wp:posOffset>
                      </wp:positionH>
                      <wp:positionV relativeFrom="paragraph">
                        <wp:posOffset>229235</wp:posOffset>
                      </wp:positionV>
                      <wp:extent cx="21717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2874438"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18.05pt" to="222.4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"/>
                  </w:pict>
                </mc:Fallback>
              </mc:AlternateContent>
            </w:r>
            <w:r w:rsidR="00E374BC" w:rsidRPr="00F57018">
              <w:rPr>
                <w:rFonts w:ascii="Times New Roman" w:hAnsi="Times New Roman"/>
                <w:b/>
                <w:noProof/>
                <w:szCs w:val="28"/>
                <w:lang w:val="vi-VN"/>
              </w:rPr>
              <w:t>Độc lập - Tự do - Hạnh phúc</w:t>
            </w:r>
          </w:p>
        </w:tc>
      </w:tr>
      <w:tr w:rsidR="00E374BC" w:rsidRPr="00F57018" w14:paraId="7A0E4C98" w14:textId="77777777" w:rsidTr="00187E81">
        <w:trPr>
          <w:jc w:val="center"/>
        </w:trPr>
        <w:tc>
          <w:tcPr>
            <w:tcW w:w="4254" w:type="dxa"/>
          </w:tcPr>
          <w:p w14:paraId="503713AA" w14:textId="03E1ECC8" w:rsidR="00E374BC" w:rsidRPr="00F57018" w:rsidRDefault="00E374BC" w:rsidP="00187E81">
            <w:pPr>
              <w:pStyle w:val="BodyText"/>
              <w:spacing w:after="120"/>
              <w:jc w:val="center"/>
              <w:rPr>
                <w:rFonts w:ascii="Times New Roman" w:hAnsi="Times New Roman"/>
                <w:noProof/>
                <w:sz w:val="26"/>
              </w:rPr>
            </w:pPr>
            <w:r w:rsidRPr="00F57018">
              <w:rPr>
                <w:rFonts w:ascii="Times New Roman" w:hAnsi="Times New Roman"/>
                <w:noProof/>
                <w:sz w:val="26"/>
                <w:lang w:val="vi-VN"/>
              </w:rPr>
              <w:t xml:space="preserve">Số: </w:t>
            </w:r>
            <w:r w:rsidR="00D24C8B" w:rsidRPr="00F57018">
              <w:rPr>
                <w:rFonts w:ascii="Times New Roman" w:hAnsi="Times New Roman"/>
                <w:noProof/>
                <w:sz w:val="26"/>
              </w:rPr>
              <w:t xml:space="preserve">   </w:t>
            </w:r>
            <w:r w:rsidRPr="00F57018">
              <w:rPr>
                <w:rFonts w:ascii="Times New Roman" w:hAnsi="Times New Roman"/>
                <w:noProof/>
                <w:sz w:val="26"/>
                <w:lang w:val="vi-VN"/>
              </w:rPr>
              <w:t xml:space="preserve"> </w:t>
            </w:r>
            <w:r w:rsidR="00D24C8B" w:rsidRPr="00F57018">
              <w:rPr>
                <w:rFonts w:ascii="Times New Roman" w:hAnsi="Times New Roman"/>
                <w:noProof/>
                <w:sz w:val="26"/>
              </w:rPr>
              <w:t xml:space="preserve">      </w:t>
            </w:r>
            <w:r w:rsidRPr="00F57018">
              <w:rPr>
                <w:rFonts w:ascii="Times New Roman" w:hAnsi="Times New Roman"/>
                <w:noProof/>
                <w:sz w:val="26"/>
                <w:lang w:val="vi-VN"/>
              </w:rPr>
              <w:t>/SKHCN</w:t>
            </w:r>
            <w:r w:rsidRPr="00F57018">
              <w:rPr>
                <w:rFonts w:ascii="Times New Roman" w:hAnsi="Times New Roman"/>
                <w:noProof/>
                <w:sz w:val="26"/>
              </w:rPr>
              <w:t>-</w:t>
            </w:r>
            <w:r w:rsidR="00D24C8B" w:rsidRPr="00F57018">
              <w:rPr>
                <w:rFonts w:ascii="Times New Roman" w:hAnsi="Times New Roman"/>
                <w:noProof/>
                <w:sz w:val="26"/>
              </w:rPr>
              <w:t>CN&amp;</w:t>
            </w:r>
            <w:r w:rsidR="00C82DC3" w:rsidRPr="00F57018">
              <w:rPr>
                <w:rFonts w:ascii="Times New Roman" w:hAnsi="Times New Roman"/>
                <w:noProof/>
                <w:sz w:val="26"/>
              </w:rPr>
              <w:t>SHTT</w:t>
            </w:r>
          </w:p>
        </w:tc>
        <w:tc>
          <w:tcPr>
            <w:tcW w:w="5709" w:type="dxa"/>
          </w:tcPr>
          <w:p w14:paraId="6BFA3D4B" w14:textId="7FFB417B" w:rsidR="00E374BC" w:rsidRPr="00F57018" w:rsidRDefault="00C82DC3" w:rsidP="00852F6D">
            <w:pPr>
              <w:pStyle w:val="BodyText"/>
              <w:spacing w:after="120"/>
              <w:jc w:val="center"/>
              <w:rPr>
                <w:rFonts w:ascii="Times New Roman" w:hAnsi="Times New Roman"/>
                <w:i/>
                <w:noProof/>
                <w:sz w:val="26"/>
              </w:rPr>
            </w:pPr>
            <w:r w:rsidRPr="00F57018">
              <w:rPr>
                <w:rFonts w:ascii="Times New Roman" w:hAnsi="Times New Roman"/>
                <w:i/>
                <w:noProof/>
                <w:sz w:val="26"/>
              </w:rPr>
              <w:t>Gia Lai</w:t>
            </w:r>
            <w:r w:rsidR="00E374BC" w:rsidRPr="00F57018">
              <w:rPr>
                <w:rFonts w:ascii="Times New Roman" w:hAnsi="Times New Roman"/>
                <w:i/>
                <w:noProof/>
                <w:sz w:val="26"/>
                <w:lang w:val="vi-VN"/>
              </w:rPr>
              <w:t xml:space="preserve">, ngày </w:t>
            </w:r>
            <w:r w:rsidR="00D24C8B" w:rsidRPr="00F57018">
              <w:rPr>
                <w:rFonts w:ascii="Times New Roman" w:hAnsi="Times New Roman"/>
                <w:i/>
                <w:noProof/>
                <w:sz w:val="26"/>
              </w:rPr>
              <w:t xml:space="preserve"> </w:t>
            </w:r>
            <w:r w:rsidR="00F11B9B" w:rsidRPr="00F57018">
              <w:rPr>
                <w:rFonts w:ascii="Times New Roman" w:hAnsi="Times New Roman"/>
                <w:i/>
                <w:noProof/>
                <w:sz w:val="26"/>
              </w:rPr>
              <w:t xml:space="preserve">     </w:t>
            </w:r>
            <w:r w:rsidR="00E374BC" w:rsidRPr="00F57018">
              <w:rPr>
                <w:rFonts w:ascii="Times New Roman" w:hAnsi="Times New Roman"/>
                <w:i/>
                <w:noProof/>
                <w:sz w:val="26"/>
                <w:lang w:val="vi-VN"/>
              </w:rPr>
              <w:t xml:space="preserve"> tháng </w:t>
            </w:r>
            <w:r w:rsidR="002A04AB" w:rsidRPr="00F57018">
              <w:rPr>
                <w:rFonts w:ascii="Times New Roman" w:hAnsi="Times New Roman"/>
                <w:i/>
                <w:noProof/>
                <w:sz w:val="26"/>
              </w:rPr>
              <w:t>8</w:t>
            </w:r>
            <w:r w:rsidR="00187E81" w:rsidRPr="00F57018">
              <w:rPr>
                <w:rFonts w:ascii="Times New Roman" w:hAnsi="Times New Roman"/>
                <w:i/>
                <w:noProof/>
                <w:sz w:val="26"/>
                <w:lang w:val="vi-VN"/>
              </w:rPr>
              <w:t xml:space="preserve"> </w:t>
            </w:r>
            <w:r w:rsidR="00E374BC" w:rsidRPr="00F57018">
              <w:rPr>
                <w:rFonts w:ascii="Times New Roman" w:hAnsi="Times New Roman"/>
                <w:i/>
                <w:noProof/>
                <w:sz w:val="26"/>
                <w:lang w:val="vi-VN"/>
              </w:rPr>
              <w:t>năm 2</w:t>
            </w:r>
            <w:r w:rsidR="00E374BC" w:rsidRPr="00F57018">
              <w:rPr>
                <w:rFonts w:ascii="Times New Roman" w:hAnsi="Times New Roman"/>
                <w:i/>
                <w:noProof/>
                <w:sz w:val="26"/>
              </w:rPr>
              <w:t>0</w:t>
            </w:r>
            <w:r w:rsidR="00CF46C8" w:rsidRPr="00F57018">
              <w:rPr>
                <w:rFonts w:ascii="Times New Roman" w:hAnsi="Times New Roman"/>
                <w:i/>
                <w:noProof/>
                <w:sz w:val="26"/>
              </w:rPr>
              <w:t>2</w:t>
            </w:r>
            <w:r w:rsidR="00146AEB" w:rsidRPr="00F57018">
              <w:rPr>
                <w:rFonts w:ascii="Times New Roman" w:hAnsi="Times New Roman"/>
                <w:i/>
                <w:noProof/>
                <w:sz w:val="26"/>
              </w:rPr>
              <w:t>5</w:t>
            </w:r>
          </w:p>
        </w:tc>
      </w:tr>
      <w:tr w:rsidR="00E374BC" w:rsidRPr="00F57018" w14:paraId="5EB3EFB4" w14:textId="77777777" w:rsidTr="00824551">
        <w:trPr>
          <w:gridAfter w:val="1"/>
          <w:wAfter w:w="5709" w:type="dxa"/>
          <w:trHeight w:val="700"/>
          <w:jc w:val="center"/>
        </w:trPr>
        <w:tc>
          <w:tcPr>
            <w:tcW w:w="4254" w:type="dxa"/>
          </w:tcPr>
          <w:p w14:paraId="119D6838" w14:textId="4D210CFF" w:rsidR="00E374BC" w:rsidRPr="00F57018" w:rsidRDefault="004909BD" w:rsidP="003336CB">
            <w:pPr>
              <w:tabs>
                <w:tab w:val="left" w:pos="3402"/>
                <w:tab w:val="left" w:pos="4253"/>
              </w:tabs>
              <w:jc w:val="center"/>
              <w:rPr>
                <w:noProof/>
                <w:sz w:val="26"/>
                <w:szCs w:val="26"/>
                <w:lang w:val="vi-VN"/>
              </w:rPr>
            </w:pPr>
            <w:r w:rsidRPr="00F57018">
              <w:rPr>
                <w:noProof/>
                <w:szCs w:val="26"/>
                <w:lang w:val="vi-VN"/>
              </w:rPr>
              <w:t xml:space="preserve">V/v </w:t>
            </w:r>
            <w:r>
              <w:t>góp ý dự thảo nghị định của Bộ Khoa học và Công nghệ (cv: 4095, 4078)</w:t>
            </w:r>
          </w:p>
        </w:tc>
      </w:tr>
    </w:tbl>
    <w:p w14:paraId="2827CC32" w14:textId="2396BBDE" w:rsidR="00FC3E8B" w:rsidRPr="00F57018" w:rsidRDefault="00FC3E8B" w:rsidP="00BB591C">
      <w:pPr>
        <w:pStyle w:val="BodyText"/>
        <w:spacing w:before="120" w:after="120"/>
        <w:ind w:firstLine="720"/>
        <w:rPr>
          <w:rFonts w:ascii="Times New Roman" w:hAnsi="Times New Roman"/>
          <w:bCs/>
          <w:szCs w:val="28"/>
        </w:rPr>
      </w:pPr>
    </w:p>
    <w:p w14:paraId="4BC225C8" w14:textId="24C6D005" w:rsidR="00FC3E8B" w:rsidRPr="00F57018" w:rsidRDefault="00FC3E8B" w:rsidP="00FC3E8B">
      <w:pPr>
        <w:pStyle w:val="BodyText"/>
        <w:spacing w:before="120" w:after="120"/>
        <w:jc w:val="center"/>
        <w:rPr>
          <w:rFonts w:ascii="Times New Roman" w:hAnsi="Times New Roman"/>
          <w:iCs/>
          <w:szCs w:val="28"/>
        </w:rPr>
      </w:pPr>
      <w:r w:rsidRPr="00F57018">
        <w:rPr>
          <w:rFonts w:ascii="Times New Roman" w:hAnsi="Times New Roman"/>
          <w:bCs/>
          <w:szCs w:val="28"/>
        </w:rPr>
        <w:t xml:space="preserve">Kính gửi: </w:t>
      </w:r>
      <w:r w:rsidRPr="00F57018">
        <w:rPr>
          <w:rFonts w:ascii="Times New Roman" w:hAnsi="Times New Roman"/>
          <w:iCs/>
          <w:szCs w:val="28"/>
        </w:rPr>
        <w:t>Bộ Khoa học và Công nghệ</w:t>
      </w:r>
    </w:p>
    <w:p w14:paraId="7A271233" w14:textId="77777777" w:rsidR="00FC3E8B" w:rsidRPr="00F57018" w:rsidRDefault="00FC3E8B" w:rsidP="00FC3E8B">
      <w:pPr>
        <w:pStyle w:val="BodyText"/>
        <w:spacing w:before="120" w:after="120"/>
        <w:jc w:val="center"/>
        <w:rPr>
          <w:rFonts w:ascii="Times New Roman" w:hAnsi="Times New Roman"/>
          <w:bCs/>
          <w:szCs w:val="28"/>
        </w:rPr>
      </w:pPr>
    </w:p>
    <w:p w14:paraId="66AB3B79" w14:textId="77777777" w:rsidR="00F2605E" w:rsidRPr="00FB28CC" w:rsidRDefault="00F2605E" w:rsidP="00F2605E">
      <w:pPr>
        <w:pStyle w:val="BodyText"/>
        <w:spacing w:before="120" w:line="360" w:lineRule="exact"/>
        <w:ind w:firstLine="720"/>
        <w:rPr>
          <w:rFonts w:ascii="Times New Roman" w:hAnsi="Times New Roman"/>
        </w:rPr>
      </w:pPr>
      <w:r w:rsidRPr="00FB28CC">
        <w:rPr>
          <w:rFonts w:ascii="Times New Roman" w:hAnsi="Times New Roman"/>
        </w:rPr>
        <w:t xml:space="preserve">Thực hiện chỉ đạo của UBND tỉnh tại văn bản </w:t>
      </w:r>
      <w:r w:rsidRPr="00FB28CC">
        <w:rPr>
          <w:rFonts w:ascii="Times New Roman" w:hAnsi="Times New Roman"/>
          <w:noProof/>
        </w:rPr>
        <w:t xml:space="preserve">số 2455/UBND-KGVX ngày 24/8/2025 về việc </w:t>
      </w:r>
      <w:r w:rsidRPr="00FB28CC">
        <w:rPr>
          <w:rFonts w:ascii="Times New Roman" w:hAnsi="Times New Roman"/>
        </w:rPr>
        <w:t>giao Sở Khoa học và Công nghệ nghiên cứu và có ý kiến góp ý vào các dự thảo nghị định theo đề nghị của Bộ Khoa học và Công nghệ</w:t>
      </w:r>
      <w:r>
        <w:rPr>
          <w:rFonts w:ascii="Times New Roman" w:hAnsi="Times New Roman"/>
        </w:rPr>
        <w:t>.</w:t>
      </w:r>
    </w:p>
    <w:p w14:paraId="23F4FEC0" w14:textId="6635C17E" w:rsidR="00F6460E" w:rsidRPr="00F57018" w:rsidRDefault="00A34089" w:rsidP="00F57018">
      <w:pPr>
        <w:pStyle w:val="BodyText"/>
        <w:spacing w:before="120" w:line="360" w:lineRule="exact"/>
        <w:ind w:firstLine="720"/>
        <w:rPr>
          <w:rFonts w:ascii="Times New Roman" w:hAnsi="Times New Roman"/>
          <w:bCs/>
          <w:szCs w:val="28"/>
        </w:rPr>
      </w:pPr>
      <w:r w:rsidRPr="00F57018">
        <w:rPr>
          <w:rFonts w:ascii="Times New Roman" w:hAnsi="Times New Roman"/>
          <w:bCs/>
          <w:szCs w:val="28"/>
        </w:rPr>
        <w:t>Qua nghiên cứu, Sở Khoa học và Công nghệ tỉnh Gia Lai cơ bản thống nhất với nội dung Dự thảo Nghị định</w:t>
      </w:r>
      <w:r w:rsidR="00F2605E">
        <w:rPr>
          <w:rFonts w:ascii="Times New Roman" w:hAnsi="Times New Roman"/>
          <w:bCs/>
          <w:szCs w:val="28"/>
        </w:rPr>
        <w:t xml:space="preserve">. </w:t>
      </w:r>
      <w:r w:rsidR="00C82DC3" w:rsidRPr="00F57018">
        <w:rPr>
          <w:rFonts w:ascii="Times New Roman" w:hAnsi="Times New Roman"/>
          <w:bCs/>
          <w:szCs w:val="28"/>
        </w:rPr>
        <w:t>Tuy nhiên</w:t>
      </w:r>
      <w:r w:rsidR="00A82205" w:rsidRPr="00F57018">
        <w:rPr>
          <w:rFonts w:ascii="Times New Roman" w:hAnsi="Times New Roman"/>
          <w:bCs/>
          <w:szCs w:val="28"/>
        </w:rPr>
        <w:t xml:space="preserve"> để </w:t>
      </w:r>
      <w:r w:rsidR="00F6460E" w:rsidRPr="00F57018">
        <w:rPr>
          <w:rFonts w:ascii="Times New Roman" w:hAnsi="Times New Roman"/>
          <w:bCs/>
          <w:szCs w:val="28"/>
        </w:rPr>
        <w:t>Dự thảo khi ban hành phù hợp với thực tiễn quản lý tại địa phương, Sở Khoa học và Công nghệ tỉnh Gia Lai xin có một số ý kiến góp ý như sau:</w:t>
      </w:r>
    </w:p>
    <w:p w14:paraId="0E69785D" w14:textId="657F9A5C" w:rsidR="00A34089" w:rsidRDefault="00A34089" w:rsidP="00F57018">
      <w:pPr>
        <w:pStyle w:val="BodyText"/>
        <w:spacing w:before="120" w:line="360" w:lineRule="exact"/>
        <w:ind w:firstLine="720"/>
        <w:rPr>
          <w:rFonts w:ascii="Times New Roman" w:hAnsi="Times New Roman"/>
          <w:bCs/>
          <w:szCs w:val="28"/>
        </w:rPr>
      </w:pPr>
      <w:r>
        <w:rPr>
          <w:rFonts w:ascii="Times New Roman" w:hAnsi="Times New Roman"/>
          <w:bCs/>
          <w:szCs w:val="28"/>
        </w:rPr>
        <w:t xml:space="preserve">1. Đối với </w:t>
      </w:r>
      <w:r w:rsidR="00A72B65">
        <w:rPr>
          <w:rFonts w:ascii="Times New Roman" w:hAnsi="Times New Roman"/>
          <w:bCs/>
          <w:szCs w:val="28"/>
        </w:rPr>
        <w:t>công văn</w:t>
      </w:r>
      <w:r w:rsidRPr="00F57018">
        <w:rPr>
          <w:rFonts w:ascii="Times New Roman" w:hAnsi="Times New Roman"/>
          <w:bCs/>
          <w:szCs w:val="28"/>
        </w:rPr>
        <w:t xml:space="preserve"> số 4095/BKHCN-ATBXHN ngày 22/8/2025 của Bộ Khoa học và Công nghệ về việc lấy ý kiến Dự thảo Nghị định quy định về bảo đảm an toàn bức xạ, an toàn, an ninh và thanh sát hạt nhân</w:t>
      </w:r>
      <w:r>
        <w:rPr>
          <w:rFonts w:ascii="Times New Roman" w:hAnsi="Times New Roman"/>
          <w:bCs/>
          <w:szCs w:val="28"/>
        </w:rPr>
        <w:t>.</w:t>
      </w:r>
    </w:p>
    <w:p w14:paraId="21DB9B2B" w14:textId="3C1F0E04" w:rsidR="00F22620" w:rsidRPr="00F57018" w:rsidRDefault="00F22620" w:rsidP="00F57018">
      <w:pPr>
        <w:pStyle w:val="BodyText"/>
        <w:spacing w:before="120" w:line="360" w:lineRule="exact"/>
        <w:ind w:firstLine="720"/>
        <w:rPr>
          <w:rFonts w:ascii="Times New Roman" w:hAnsi="Times New Roman"/>
          <w:bCs/>
          <w:szCs w:val="28"/>
        </w:rPr>
      </w:pPr>
      <w:r w:rsidRPr="00F57018">
        <w:rPr>
          <w:rFonts w:ascii="Times New Roman" w:hAnsi="Times New Roman"/>
          <w:bCs/>
          <w:szCs w:val="28"/>
        </w:rPr>
        <w:t>- Tại</w:t>
      </w:r>
      <w:r w:rsidR="00DA2B45" w:rsidRPr="00F57018">
        <w:rPr>
          <w:rFonts w:ascii="Times New Roman" w:hAnsi="Times New Roman"/>
          <w:bCs/>
          <w:szCs w:val="28"/>
        </w:rPr>
        <w:t xml:space="preserve"> </w:t>
      </w:r>
      <w:r w:rsidRPr="00F57018">
        <w:rPr>
          <w:rFonts w:ascii="Times New Roman" w:hAnsi="Times New Roman"/>
          <w:bCs/>
          <w:szCs w:val="28"/>
        </w:rPr>
        <w:t>k</w:t>
      </w:r>
      <w:r w:rsidR="00DA2B45" w:rsidRPr="00F57018">
        <w:rPr>
          <w:rFonts w:ascii="Times New Roman" w:hAnsi="Times New Roman"/>
          <w:bCs/>
          <w:szCs w:val="28"/>
        </w:rPr>
        <w:t xml:space="preserve">hoản 37, Điều 2 của Dự thảo có </w:t>
      </w:r>
      <w:r w:rsidRPr="00F57018">
        <w:rPr>
          <w:rFonts w:ascii="Times New Roman" w:hAnsi="Times New Roman"/>
          <w:bCs/>
          <w:szCs w:val="28"/>
        </w:rPr>
        <w:t>giải thích</w:t>
      </w:r>
      <w:r w:rsidR="00DA2B45" w:rsidRPr="00F57018">
        <w:rPr>
          <w:rFonts w:ascii="Times New Roman" w:hAnsi="Times New Roman"/>
          <w:bCs/>
          <w:szCs w:val="28"/>
        </w:rPr>
        <w:t xml:space="preserve"> </w:t>
      </w:r>
      <w:r w:rsidRPr="00F57018">
        <w:rPr>
          <w:rFonts w:ascii="Times New Roman" w:hAnsi="Times New Roman"/>
          <w:bCs/>
          <w:szCs w:val="28"/>
        </w:rPr>
        <w:t>“</w:t>
      </w:r>
      <w:r w:rsidR="00DA2B45" w:rsidRPr="00F57018">
        <w:rPr>
          <w:rFonts w:ascii="Times New Roman" w:hAnsi="Times New Roman"/>
          <w:bCs/>
          <w:szCs w:val="28"/>
        </w:rPr>
        <w:t>Thẩm định để cấp Giấy phép</w:t>
      </w:r>
      <w:r w:rsidRPr="00F57018">
        <w:rPr>
          <w:rFonts w:ascii="Times New Roman" w:hAnsi="Times New Roman"/>
          <w:bCs/>
          <w:szCs w:val="28"/>
        </w:rPr>
        <w:t>”</w:t>
      </w:r>
      <w:r w:rsidR="00DA2B45" w:rsidRPr="00F57018">
        <w:rPr>
          <w:rFonts w:ascii="Times New Roman" w:hAnsi="Times New Roman"/>
          <w:bCs/>
          <w:szCs w:val="28"/>
        </w:rPr>
        <w:t xml:space="preserve">, trong đó bao gồm cả hoạt động </w:t>
      </w:r>
      <w:r w:rsidRPr="00F57018">
        <w:rPr>
          <w:rFonts w:ascii="Times New Roman" w:hAnsi="Times New Roman"/>
          <w:bCs/>
          <w:szCs w:val="28"/>
        </w:rPr>
        <w:t>“</w:t>
      </w:r>
      <w:r w:rsidR="00DA2B45" w:rsidRPr="00F57018">
        <w:rPr>
          <w:rFonts w:ascii="Times New Roman" w:hAnsi="Times New Roman"/>
          <w:bCs/>
          <w:szCs w:val="28"/>
        </w:rPr>
        <w:t>đánh giá trực tiếp tại cơ sở</w:t>
      </w:r>
      <w:r w:rsidRPr="00F57018">
        <w:rPr>
          <w:rFonts w:ascii="Times New Roman" w:hAnsi="Times New Roman"/>
          <w:bCs/>
          <w:szCs w:val="28"/>
        </w:rPr>
        <w:t>”</w:t>
      </w:r>
      <w:r w:rsidR="00DA2B45" w:rsidRPr="00F57018">
        <w:rPr>
          <w:rFonts w:ascii="Times New Roman" w:hAnsi="Times New Roman"/>
          <w:bCs/>
          <w:szCs w:val="28"/>
        </w:rPr>
        <w:t>. Tuy nhiên, toàn bộ Dự thảo chưa có quy định hay hướng dẫn chi tiết về các trường hợp nào cần thẩm định tại cơ sở, nội dung thẩm định gồm những gì, cũng như chưa ban hành biểu mẫu biên bản thẩm định thống nhất</w:t>
      </w:r>
      <w:r w:rsidRPr="00F57018">
        <w:rPr>
          <w:rFonts w:ascii="Times New Roman" w:hAnsi="Times New Roman"/>
          <w:bCs/>
          <w:szCs w:val="28"/>
        </w:rPr>
        <w:t xml:space="preserve"> đồng bộ giữa các địa phương</w:t>
      </w:r>
      <w:r w:rsidR="00DA2B45" w:rsidRPr="00F57018">
        <w:rPr>
          <w:rFonts w:ascii="Times New Roman" w:hAnsi="Times New Roman"/>
          <w:bCs/>
          <w:szCs w:val="28"/>
        </w:rPr>
        <w:t xml:space="preserve">. </w:t>
      </w:r>
      <w:r w:rsidRPr="00F57018">
        <w:rPr>
          <w:rFonts w:ascii="Times New Roman" w:hAnsi="Times New Roman"/>
          <w:bCs/>
          <w:szCs w:val="28"/>
        </w:rPr>
        <w:t xml:space="preserve">Vì vậy đề nghị </w:t>
      </w:r>
      <w:r w:rsidR="00DA2B45" w:rsidRPr="00F57018">
        <w:rPr>
          <w:rFonts w:ascii="Times New Roman" w:hAnsi="Times New Roman"/>
          <w:bCs/>
          <w:szCs w:val="28"/>
        </w:rPr>
        <w:t>bổ sung hướng dẫn chi tiết về công tác thẩm định, trong đó quy định rõ các tiêu chí, trường hợp bắt buộc phải tiến hành thẩm định thực tế tại cơ sở (ví dụ: cấp phép lần đầu cho cơ sở X-quang y tế, cơ sở có nguồn phóng xạ nhóm cao, cơ sở thay đổi quy mô lớn...)</w:t>
      </w:r>
      <w:r w:rsidRPr="00F57018">
        <w:rPr>
          <w:rFonts w:ascii="Times New Roman" w:hAnsi="Times New Roman"/>
          <w:bCs/>
          <w:szCs w:val="28"/>
        </w:rPr>
        <w:t xml:space="preserve"> đồng thời b</w:t>
      </w:r>
      <w:r w:rsidR="00DA2B45" w:rsidRPr="00F57018">
        <w:rPr>
          <w:rFonts w:ascii="Times New Roman" w:hAnsi="Times New Roman"/>
          <w:bCs/>
          <w:szCs w:val="28"/>
        </w:rPr>
        <w:t xml:space="preserve">an hành mẫu </w:t>
      </w:r>
      <w:r w:rsidR="00F57018" w:rsidRPr="00F57018">
        <w:rPr>
          <w:rFonts w:ascii="Times New Roman" w:hAnsi="Times New Roman"/>
          <w:bCs/>
          <w:szCs w:val="28"/>
        </w:rPr>
        <w:t>B</w:t>
      </w:r>
      <w:r w:rsidR="00DA2B45" w:rsidRPr="00F57018">
        <w:rPr>
          <w:rFonts w:ascii="Times New Roman" w:hAnsi="Times New Roman"/>
          <w:bCs/>
          <w:szCs w:val="28"/>
        </w:rPr>
        <w:t>iên bản thẩm định</w:t>
      </w:r>
      <w:r w:rsidRPr="00F57018">
        <w:rPr>
          <w:rFonts w:ascii="Times New Roman" w:hAnsi="Times New Roman"/>
          <w:bCs/>
          <w:szCs w:val="28"/>
        </w:rPr>
        <w:t xml:space="preserve"> </w:t>
      </w:r>
      <w:r w:rsidR="00DA2B45" w:rsidRPr="00F57018">
        <w:rPr>
          <w:rFonts w:ascii="Times New Roman" w:hAnsi="Times New Roman"/>
          <w:bCs/>
          <w:szCs w:val="28"/>
        </w:rPr>
        <w:t xml:space="preserve">vào hệ thống Phụ lục của Nghị định. </w:t>
      </w:r>
    </w:p>
    <w:p w14:paraId="258239F4" w14:textId="22A928F9" w:rsidR="00F6460E" w:rsidRDefault="003E0638" w:rsidP="00F57018">
      <w:pPr>
        <w:pStyle w:val="BodyText"/>
        <w:spacing w:before="120" w:line="360" w:lineRule="exact"/>
        <w:ind w:firstLine="720"/>
        <w:rPr>
          <w:rFonts w:ascii="Times New Roman" w:hAnsi="Times New Roman"/>
          <w:bCs/>
          <w:szCs w:val="28"/>
        </w:rPr>
      </w:pPr>
      <w:r w:rsidRPr="00F57018">
        <w:rPr>
          <w:rFonts w:ascii="Times New Roman" w:hAnsi="Times New Roman"/>
          <w:bCs/>
          <w:szCs w:val="28"/>
        </w:rPr>
        <w:t xml:space="preserve">- </w:t>
      </w:r>
      <w:r w:rsidR="00F57018" w:rsidRPr="00F57018">
        <w:rPr>
          <w:rFonts w:ascii="Times New Roman" w:hAnsi="Times New Roman"/>
          <w:bCs/>
          <w:szCs w:val="28"/>
        </w:rPr>
        <w:t>T</w:t>
      </w:r>
      <w:r w:rsidRPr="00F57018">
        <w:rPr>
          <w:rFonts w:ascii="Times New Roman" w:hAnsi="Times New Roman"/>
          <w:bCs/>
          <w:szCs w:val="28"/>
        </w:rPr>
        <w:t>ại điểm b, khoản 5, Điều 50 có sự chồng chéo, có thể gây khó khăn khi áp dụng. Cụ thể, Giấy phép sử dụng thiết bị bức xạ chẩn đoán y tế có thời hạn 03 năm (theo Điều 54), tức là trên 12 tháng. Do đó, loại giấy phép này vừa có thể áp dụng thời hạn 25 ngày (đối với giấy phép có thời hạn trên 12 tháng) lại vừa có thể áp dụng thời hạn 22 ngày (đối với giấy phép sử dụng thiết bị bức xạ chẩn đoán y tế).</w:t>
      </w:r>
      <w:r w:rsidR="0090721D" w:rsidRPr="00F57018">
        <w:rPr>
          <w:rFonts w:ascii="Times New Roman" w:hAnsi="Times New Roman"/>
          <w:bCs/>
          <w:szCs w:val="28"/>
        </w:rPr>
        <w:t xml:space="preserve"> Đề nghị sửa đổi điểm b, khoản 5, Điều 50 như sau: b) ...trong thời hạn sau đây: 25 ngày đối với gia hạn Giấy phép có thời hạn trên 12 tháng (trừ Giấy phép sử dụng thiết bị bức xạ chẩn đoán y tế); 22 ngày đối với gia hạn Giấy phép sử dụng thiết bị bức xạ chẩn đoán y tế; 15 ngày đối với gia hạn Giấy phép có thời hạn 12 tháng, 6 tháng.</w:t>
      </w:r>
    </w:p>
    <w:p w14:paraId="64AE65B1" w14:textId="5B818C85" w:rsidR="00A34089" w:rsidRDefault="00A34089" w:rsidP="00A34089">
      <w:pPr>
        <w:pStyle w:val="BodyText"/>
        <w:spacing w:before="120" w:line="360" w:lineRule="exact"/>
        <w:ind w:firstLine="720"/>
        <w:rPr>
          <w:rFonts w:ascii="Times New Roman" w:hAnsi="Times New Roman"/>
          <w:bCs/>
          <w:szCs w:val="28"/>
        </w:rPr>
      </w:pPr>
      <w:r>
        <w:rPr>
          <w:rFonts w:ascii="Times New Roman" w:hAnsi="Times New Roman"/>
          <w:bCs/>
          <w:szCs w:val="28"/>
        </w:rPr>
        <w:lastRenderedPageBreak/>
        <w:t xml:space="preserve">2. Đối với </w:t>
      </w:r>
      <w:r w:rsidR="00A72B65">
        <w:rPr>
          <w:rFonts w:ascii="Times New Roman" w:hAnsi="Times New Roman"/>
          <w:bCs/>
          <w:szCs w:val="28"/>
        </w:rPr>
        <w:t>công văn</w:t>
      </w:r>
      <w:r w:rsidRPr="00F57018">
        <w:rPr>
          <w:rFonts w:ascii="Times New Roman" w:hAnsi="Times New Roman"/>
          <w:bCs/>
          <w:szCs w:val="28"/>
        </w:rPr>
        <w:t xml:space="preserve"> số 40</w:t>
      </w:r>
      <w:r>
        <w:rPr>
          <w:rFonts w:ascii="Times New Roman" w:hAnsi="Times New Roman"/>
          <w:bCs/>
          <w:szCs w:val="28"/>
        </w:rPr>
        <w:t>78</w:t>
      </w:r>
      <w:r w:rsidRPr="00F57018">
        <w:rPr>
          <w:rFonts w:ascii="Times New Roman" w:hAnsi="Times New Roman"/>
          <w:bCs/>
          <w:szCs w:val="28"/>
        </w:rPr>
        <w:t>/BKHCN-ATBXHN ngày 2</w:t>
      </w:r>
      <w:r>
        <w:rPr>
          <w:rFonts w:ascii="Times New Roman" w:hAnsi="Times New Roman"/>
          <w:bCs/>
          <w:szCs w:val="28"/>
        </w:rPr>
        <w:t>1</w:t>
      </w:r>
      <w:r w:rsidRPr="00F57018">
        <w:rPr>
          <w:rFonts w:ascii="Times New Roman" w:hAnsi="Times New Roman"/>
          <w:bCs/>
          <w:szCs w:val="28"/>
        </w:rPr>
        <w:t xml:space="preserve">/8/2025 của Bộ Khoa học và Công nghệ về việc </w:t>
      </w:r>
      <w:r w:rsidRPr="00A34089">
        <w:rPr>
          <w:rFonts w:ascii="Times New Roman" w:hAnsi="Times New Roman"/>
          <w:bCs/>
          <w:szCs w:val="28"/>
        </w:rPr>
        <w:t>đề nghị góp ý hồ sơ dự thảo Nghị định quy định xử phạt vi phạm hành chính trong lĩnh vực năng lượng nguyên tử</w:t>
      </w:r>
      <w:r>
        <w:rPr>
          <w:rFonts w:ascii="Times New Roman" w:hAnsi="Times New Roman"/>
          <w:bCs/>
          <w:szCs w:val="28"/>
        </w:rPr>
        <w:t>.</w:t>
      </w:r>
      <w:r w:rsidR="004909BD">
        <w:rPr>
          <w:rFonts w:ascii="Times New Roman" w:hAnsi="Times New Roman"/>
          <w:bCs/>
          <w:szCs w:val="28"/>
        </w:rPr>
        <w:t xml:space="preserve"> </w:t>
      </w:r>
      <w:r w:rsidR="004909BD" w:rsidRPr="004909BD">
        <w:rPr>
          <w:rFonts w:ascii="Times New Roman" w:hAnsi="Times New Roman"/>
          <w:bCs/>
          <w:szCs w:val="28"/>
        </w:rPr>
        <w:t>Sở Khoa học và Công nghệ tỉnh Gia Lai thống nhất với nội dung dự thảo nghị định do Bộ Khoa học và Công nghệ xây dựng</w:t>
      </w:r>
      <w:r w:rsidR="004909BD">
        <w:rPr>
          <w:rFonts w:ascii="Times New Roman" w:hAnsi="Times New Roman"/>
          <w:bCs/>
          <w:szCs w:val="28"/>
        </w:rPr>
        <w:t>.</w:t>
      </w:r>
    </w:p>
    <w:p w14:paraId="53788FB2" w14:textId="74E79641" w:rsidR="00F11B9B" w:rsidRDefault="009824D5" w:rsidP="00F57018">
      <w:pPr>
        <w:pStyle w:val="BodyText"/>
        <w:spacing w:before="120" w:line="360" w:lineRule="exact"/>
        <w:ind w:firstLine="720"/>
        <w:rPr>
          <w:rFonts w:ascii="Times New Roman" w:hAnsi="Times New Roman"/>
          <w:bCs/>
          <w:iCs/>
          <w:szCs w:val="28"/>
        </w:rPr>
      </w:pPr>
      <w:r w:rsidRPr="00F57018">
        <w:rPr>
          <w:rFonts w:ascii="Times New Roman" w:hAnsi="Times New Roman"/>
          <w:bCs/>
          <w:iCs/>
          <w:szCs w:val="28"/>
        </w:rPr>
        <w:t xml:space="preserve">Trên đây là một số ý kiến góp ý của Sở Khoa học và Công nghệ </w:t>
      </w:r>
      <w:r w:rsidR="00F555BC" w:rsidRPr="00F57018">
        <w:rPr>
          <w:rFonts w:ascii="Times New Roman" w:hAnsi="Times New Roman"/>
          <w:bCs/>
          <w:iCs/>
          <w:szCs w:val="28"/>
        </w:rPr>
        <w:t xml:space="preserve">tỉnh Gia Lai kính </w:t>
      </w:r>
      <w:r w:rsidR="001E0375" w:rsidRPr="00F57018">
        <w:rPr>
          <w:rFonts w:ascii="Times New Roman" w:hAnsi="Times New Roman"/>
          <w:bCs/>
          <w:iCs/>
          <w:szCs w:val="28"/>
        </w:rPr>
        <w:t>gửi</w:t>
      </w:r>
      <w:r w:rsidR="00F555BC" w:rsidRPr="00F57018">
        <w:rPr>
          <w:rFonts w:ascii="Times New Roman" w:hAnsi="Times New Roman"/>
          <w:bCs/>
          <w:iCs/>
          <w:szCs w:val="28"/>
        </w:rPr>
        <w:t xml:space="preserve"> Bộ Khoa học và Công nghệ </w:t>
      </w:r>
      <w:r w:rsidR="001E0375" w:rsidRPr="00F57018">
        <w:rPr>
          <w:rFonts w:ascii="Times New Roman" w:hAnsi="Times New Roman"/>
          <w:bCs/>
          <w:iCs/>
          <w:szCs w:val="28"/>
        </w:rPr>
        <w:t>xem xét, tổng hợp</w:t>
      </w:r>
      <w:r w:rsidR="009F1784" w:rsidRPr="00F57018">
        <w:rPr>
          <w:rFonts w:ascii="Times New Roman" w:hAnsi="Times New Roman"/>
          <w:bCs/>
          <w:iCs/>
          <w:szCs w:val="28"/>
        </w:rPr>
        <w:t>./.</w:t>
      </w:r>
    </w:p>
    <w:p w14:paraId="737C2DA7" w14:textId="77777777" w:rsidR="00F57018" w:rsidRPr="00F57018" w:rsidRDefault="00F57018" w:rsidP="00F57018">
      <w:pPr>
        <w:pStyle w:val="BodyText"/>
        <w:spacing w:before="120"/>
        <w:ind w:firstLine="720"/>
        <w:rPr>
          <w:rFonts w:ascii="Times New Roman" w:hAnsi="Times New Roman"/>
          <w:bCs/>
          <w:iCs/>
          <w:sz w:val="18"/>
          <w:szCs w:val="28"/>
        </w:rPr>
      </w:pPr>
    </w:p>
    <w:tbl>
      <w:tblPr>
        <w:tblW w:w="9214" w:type="dxa"/>
        <w:jc w:val="center"/>
        <w:tblLook w:val="0000" w:firstRow="0" w:lastRow="0" w:firstColumn="0" w:lastColumn="0" w:noHBand="0" w:noVBand="0"/>
      </w:tblPr>
      <w:tblGrid>
        <w:gridCol w:w="4466"/>
        <w:gridCol w:w="4748"/>
      </w:tblGrid>
      <w:tr w:rsidR="00E374BC" w:rsidRPr="00F57018" w14:paraId="3BFD5D9A" w14:textId="77777777" w:rsidTr="001E0375">
        <w:trPr>
          <w:trHeight w:val="1976"/>
          <w:jc w:val="center"/>
        </w:trPr>
        <w:tc>
          <w:tcPr>
            <w:tcW w:w="4466" w:type="dxa"/>
          </w:tcPr>
          <w:p w14:paraId="718F8F9D" w14:textId="77777777" w:rsidR="00E374BC" w:rsidRPr="00F57018" w:rsidRDefault="00E374BC" w:rsidP="00D32C34">
            <w:pPr>
              <w:pStyle w:val="BodyText"/>
              <w:rPr>
                <w:rFonts w:ascii="Times New Roman" w:hAnsi="Times New Roman"/>
                <w:b/>
                <w:noProof/>
                <w:sz w:val="24"/>
                <w:szCs w:val="24"/>
                <w:lang w:val="vi-VN"/>
              </w:rPr>
            </w:pPr>
            <w:r w:rsidRPr="00F57018">
              <w:rPr>
                <w:rFonts w:ascii="Times New Roman" w:hAnsi="Times New Roman"/>
                <w:b/>
                <w:noProof/>
                <w:sz w:val="24"/>
                <w:szCs w:val="24"/>
                <w:lang w:val="vi-VN"/>
              </w:rPr>
              <w:t>Nơi nhận:</w:t>
            </w:r>
          </w:p>
          <w:p w14:paraId="18426B75" w14:textId="76E95EE2" w:rsidR="002A04AB" w:rsidRDefault="00E374BC" w:rsidP="00D32C34">
            <w:pPr>
              <w:jc w:val="both"/>
              <w:rPr>
                <w:noProof/>
                <w:sz w:val="22"/>
                <w:szCs w:val="22"/>
                <w:lang w:val="vi-VN"/>
              </w:rPr>
            </w:pPr>
            <w:r w:rsidRPr="00F57018">
              <w:rPr>
                <w:noProof/>
                <w:sz w:val="22"/>
                <w:szCs w:val="22"/>
                <w:lang w:val="vi-VN"/>
              </w:rPr>
              <w:t xml:space="preserve">- Như </w:t>
            </w:r>
            <w:r w:rsidR="00A57A68">
              <w:rPr>
                <w:noProof/>
                <w:sz w:val="22"/>
                <w:szCs w:val="22"/>
                <w:lang w:val="nl-NL"/>
              </w:rPr>
              <w:t>trên</w:t>
            </w:r>
            <w:r w:rsidRPr="00F57018">
              <w:rPr>
                <w:noProof/>
                <w:sz w:val="22"/>
                <w:szCs w:val="22"/>
                <w:lang w:val="vi-VN"/>
              </w:rPr>
              <w:t>;</w:t>
            </w:r>
          </w:p>
          <w:p w14:paraId="4813165A" w14:textId="11B9EEF1" w:rsidR="00A57A68" w:rsidRPr="00F57018" w:rsidRDefault="00A57A68" w:rsidP="00D32C34">
            <w:pPr>
              <w:jc w:val="both"/>
              <w:rPr>
                <w:noProof/>
                <w:sz w:val="22"/>
                <w:szCs w:val="22"/>
              </w:rPr>
            </w:pPr>
            <w:r>
              <w:rPr>
                <w:noProof/>
                <w:sz w:val="22"/>
                <w:szCs w:val="22"/>
              </w:rPr>
              <w:t>- Cục ATBXHN;</w:t>
            </w:r>
          </w:p>
          <w:p w14:paraId="14123188" w14:textId="251041A2" w:rsidR="009824D5" w:rsidRPr="00F57018" w:rsidRDefault="002A04AB" w:rsidP="00D32C34">
            <w:pPr>
              <w:jc w:val="both"/>
              <w:rPr>
                <w:noProof/>
                <w:sz w:val="22"/>
                <w:szCs w:val="22"/>
              </w:rPr>
            </w:pPr>
            <w:r w:rsidRPr="00F57018">
              <w:rPr>
                <w:noProof/>
                <w:sz w:val="22"/>
                <w:szCs w:val="22"/>
              </w:rPr>
              <w:t xml:space="preserve">- </w:t>
            </w:r>
            <w:r w:rsidR="009824D5" w:rsidRPr="00F57018">
              <w:rPr>
                <w:noProof/>
                <w:sz w:val="22"/>
                <w:szCs w:val="22"/>
              </w:rPr>
              <w:t>UBND tỉnh (để b/c)</w:t>
            </w:r>
            <w:r w:rsidR="00A57A68">
              <w:rPr>
                <w:noProof/>
                <w:sz w:val="22"/>
                <w:szCs w:val="22"/>
              </w:rPr>
              <w:t>;</w:t>
            </w:r>
          </w:p>
          <w:p w14:paraId="3A2DEDCD" w14:textId="1621B19D" w:rsidR="00E374BC" w:rsidRPr="00F57018" w:rsidRDefault="00E374BC" w:rsidP="00D32C34">
            <w:pPr>
              <w:jc w:val="both"/>
              <w:rPr>
                <w:noProof/>
                <w:sz w:val="22"/>
                <w:szCs w:val="22"/>
                <w:lang w:val="vi-VN"/>
              </w:rPr>
            </w:pPr>
            <w:r w:rsidRPr="00F57018">
              <w:rPr>
                <w:noProof/>
                <w:sz w:val="22"/>
                <w:szCs w:val="22"/>
                <w:lang w:val="vi-VN"/>
              </w:rPr>
              <w:t xml:space="preserve">- </w:t>
            </w:r>
            <w:r w:rsidR="001A407A" w:rsidRPr="00F57018">
              <w:rPr>
                <w:noProof/>
                <w:sz w:val="22"/>
                <w:szCs w:val="22"/>
                <w:lang w:val="vi-VN"/>
              </w:rPr>
              <w:t xml:space="preserve">Giám đốc Sở (để </w:t>
            </w:r>
            <w:r w:rsidR="009824D5" w:rsidRPr="00F57018">
              <w:rPr>
                <w:noProof/>
                <w:sz w:val="22"/>
                <w:szCs w:val="22"/>
              </w:rPr>
              <w:t>b/c</w:t>
            </w:r>
            <w:r w:rsidR="001A407A" w:rsidRPr="00F57018">
              <w:rPr>
                <w:noProof/>
                <w:sz w:val="22"/>
                <w:szCs w:val="22"/>
                <w:lang w:val="vi-VN"/>
              </w:rPr>
              <w:t>)</w:t>
            </w:r>
            <w:r w:rsidR="00034652" w:rsidRPr="00F57018">
              <w:rPr>
                <w:noProof/>
                <w:sz w:val="22"/>
                <w:szCs w:val="22"/>
                <w:lang w:val="vi-VN"/>
              </w:rPr>
              <w:t>;</w:t>
            </w:r>
            <w:r w:rsidRPr="00F57018">
              <w:rPr>
                <w:noProof/>
                <w:sz w:val="22"/>
                <w:szCs w:val="22"/>
                <w:lang w:val="vi-VN"/>
              </w:rPr>
              <w:t xml:space="preserve"> </w:t>
            </w:r>
          </w:p>
          <w:p w14:paraId="0F08B26F" w14:textId="47DE4DA7" w:rsidR="00E374BC" w:rsidRPr="00F57018" w:rsidRDefault="00FF73A2" w:rsidP="00D32C34">
            <w:pPr>
              <w:jc w:val="both"/>
              <w:rPr>
                <w:noProof/>
                <w:sz w:val="22"/>
                <w:szCs w:val="22"/>
              </w:rPr>
            </w:pPr>
            <w:r w:rsidRPr="00F57018">
              <w:rPr>
                <w:noProof/>
                <w:sz w:val="22"/>
                <w:szCs w:val="22"/>
                <w:lang w:val="vi-VN"/>
              </w:rPr>
              <w:t xml:space="preserve">- Lưu: VT, </w:t>
            </w:r>
            <w:r w:rsidR="00E374BC" w:rsidRPr="00F57018">
              <w:rPr>
                <w:noProof/>
                <w:sz w:val="22"/>
                <w:szCs w:val="22"/>
                <w:lang w:val="vi-VN"/>
              </w:rPr>
              <w:t>CN</w:t>
            </w:r>
            <w:r w:rsidRPr="00F57018">
              <w:rPr>
                <w:noProof/>
                <w:sz w:val="22"/>
                <w:szCs w:val="22"/>
              </w:rPr>
              <w:t>&amp;</w:t>
            </w:r>
            <w:r w:rsidR="00C82DC3" w:rsidRPr="00F57018">
              <w:rPr>
                <w:noProof/>
                <w:sz w:val="22"/>
                <w:szCs w:val="22"/>
              </w:rPr>
              <w:t>SHTT</w:t>
            </w:r>
            <w:r w:rsidR="00E374BC" w:rsidRPr="00F57018">
              <w:rPr>
                <w:noProof/>
                <w:sz w:val="22"/>
                <w:szCs w:val="22"/>
              </w:rPr>
              <w:t xml:space="preserve">. </w:t>
            </w:r>
          </w:p>
        </w:tc>
        <w:tc>
          <w:tcPr>
            <w:tcW w:w="4748" w:type="dxa"/>
          </w:tcPr>
          <w:p w14:paraId="5BB20172" w14:textId="77777777" w:rsidR="00E374BC" w:rsidRPr="00F57018" w:rsidRDefault="001A407A" w:rsidP="00D32C34">
            <w:pPr>
              <w:jc w:val="center"/>
              <w:rPr>
                <w:b/>
                <w:noProof/>
                <w:sz w:val="28"/>
                <w:szCs w:val="28"/>
              </w:rPr>
            </w:pPr>
            <w:r w:rsidRPr="00F57018">
              <w:rPr>
                <w:b/>
                <w:noProof/>
                <w:sz w:val="28"/>
                <w:szCs w:val="28"/>
              </w:rPr>
              <w:t xml:space="preserve">KT. </w:t>
            </w:r>
            <w:r w:rsidR="00E374BC" w:rsidRPr="00F57018">
              <w:rPr>
                <w:b/>
                <w:noProof/>
                <w:sz w:val="28"/>
                <w:szCs w:val="28"/>
                <w:lang w:val="vi-VN"/>
              </w:rPr>
              <w:t>GIÁM ĐỐC</w:t>
            </w:r>
          </w:p>
          <w:p w14:paraId="56EE6A4C" w14:textId="77777777" w:rsidR="001A407A" w:rsidRPr="00F57018" w:rsidRDefault="001A407A" w:rsidP="00D32C34">
            <w:pPr>
              <w:jc w:val="center"/>
              <w:rPr>
                <w:b/>
                <w:noProof/>
                <w:sz w:val="28"/>
                <w:szCs w:val="28"/>
              </w:rPr>
            </w:pPr>
            <w:r w:rsidRPr="00F57018">
              <w:rPr>
                <w:b/>
                <w:noProof/>
                <w:sz w:val="28"/>
                <w:szCs w:val="28"/>
              </w:rPr>
              <w:t>PHÓ GIÁM ĐỐC</w:t>
            </w:r>
          </w:p>
          <w:p w14:paraId="1370D76E" w14:textId="77777777" w:rsidR="00E374BC" w:rsidRPr="00F57018" w:rsidRDefault="00E374BC" w:rsidP="00D32C34">
            <w:pPr>
              <w:jc w:val="center"/>
              <w:rPr>
                <w:noProof/>
                <w:sz w:val="28"/>
                <w:szCs w:val="28"/>
                <w:lang w:val="vi-VN"/>
              </w:rPr>
            </w:pPr>
          </w:p>
          <w:p w14:paraId="6B054710" w14:textId="77777777" w:rsidR="00E374BC" w:rsidRPr="00F57018" w:rsidRDefault="00E374BC" w:rsidP="00D32C34">
            <w:pPr>
              <w:jc w:val="center"/>
              <w:rPr>
                <w:noProof/>
                <w:sz w:val="28"/>
                <w:szCs w:val="28"/>
              </w:rPr>
            </w:pPr>
          </w:p>
          <w:p w14:paraId="22BCC32C" w14:textId="77777777" w:rsidR="00F41F79" w:rsidRPr="00F57018" w:rsidRDefault="00F41F79" w:rsidP="00F41F79">
            <w:pPr>
              <w:rPr>
                <w:noProof/>
                <w:sz w:val="28"/>
                <w:szCs w:val="28"/>
              </w:rPr>
            </w:pPr>
          </w:p>
          <w:p w14:paraId="143D0B45" w14:textId="77777777" w:rsidR="001E0375" w:rsidRPr="00F57018" w:rsidRDefault="001E0375" w:rsidP="00F41F79">
            <w:pPr>
              <w:rPr>
                <w:noProof/>
                <w:sz w:val="28"/>
                <w:szCs w:val="28"/>
              </w:rPr>
            </w:pPr>
          </w:p>
          <w:p w14:paraId="156930D0" w14:textId="77777777" w:rsidR="00F11B9B" w:rsidRPr="00F57018" w:rsidRDefault="00F11B9B" w:rsidP="00F11B9B">
            <w:pPr>
              <w:rPr>
                <w:noProof/>
                <w:sz w:val="30"/>
                <w:szCs w:val="26"/>
              </w:rPr>
            </w:pPr>
          </w:p>
          <w:p w14:paraId="255EAC1B" w14:textId="7B559503" w:rsidR="00E374BC" w:rsidRPr="00F57018" w:rsidRDefault="009824D5" w:rsidP="00C279B9">
            <w:pPr>
              <w:spacing w:after="120"/>
              <w:jc w:val="center"/>
              <w:rPr>
                <w:b/>
                <w:noProof/>
                <w:sz w:val="28"/>
                <w:szCs w:val="28"/>
              </w:rPr>
            </w:pPr>
            <w:r w:rsidRPr="00F57018">
              <w:rPr>
                <w:b/>
                <w:noProof/>
                <w:sz w:val="28"/>
                <w:szCs w:val="28"/>
              </w:rPr>
              <w:t>Nguyễn Thị Phương Mai</w:t>
            </w:r>
          </w:p>
        </w:tc>
      </w:tr>
    </w:tbl>
    <w:p w14:paraId="72DAD796" w14:textId="77777777" w:rsidR="00E374BC" w:rsidRPr="00F57018" w:rsidRDefault="00E374BC" w:rsidP="001E0375">
      <w:pPr>
        <w:spacing w:before="120" w:after="120" w:line="360" w:lineRule="exact"/>
        <w:contextualSpacing/>
      </w:pPr>
      <w:bookmarkStart w:id="0" w:name="_GoBack"/>
      <w:bookmarkEnd w:id="0"/>
    </w:p>
    <w:sectPr w:rsidR="00E374BC" w:rsidRPr="00F57018" w:rsidSect="00F57018">
      <w:headerReference w:type="default" r:id="rId8"/>
      <w:footerReference w:type="even" r:id="rId9"/>
      <w:footerReference w:type="default" r:id="rId10"/>
      <w:headerReference w:type="first" r:id="rId11"/>
      <w:pgSz w:w="11907" w:h="16840" w:code="9"/>
      <w:pgMar w:top="1134" w:right="1134" w:bottom="85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B0974" w14:textId="77777777" w:rsidR="009879B0" w:rsidRDefault="009879B0">
      <w:r>
        <w:separator/>
      </w:r>
    </w:p>
  </w:endnote>
  <w:endnote w:type="continuationSeparator" w:id="0">
    <w:p w14:paraId="07AD43CF" w14:textId="77777777" w:rsidR="009879B0" w:rsidRDefault="0098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PSMT">
    <w:altName w:val="Yu Gothic"/>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0909" w14:textId="77777777" w:rsidR="002D0FD9" w:rsidRDefault="002D0FD9" w:rsidP="00EF1E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AC843E" w14:textId="77777777" w:rsidR="002D0FD9" w:rsidRDefault="002D0FD9" w:rsidP="00EF1E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E8926" w14:textId="77777777" w:rsidR="002D0FD9" w:rsidRDefault="002D0FD9" w:rsidP="008A6DD7">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85B2A" w14:textId="77777777" w:rsidR="009879B0" w:rsidRDefault="009879B0">
      <w:r>
        <w:separator/>
      </w:r>
    </w:p>
  </w:footnote>
  <w:footnote w:type="continuationSeparator" w:id="0">
    <w:p w14:paraId="152873B9" w14:textId="77777777" w:rsidR="009879B0" w:rsidRDefault="0098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8575463"/>
      <w:docPartObj>
        <w:docPartGallery w:val="Page Numbers (Top of Page)"/>
        <w:docPartUnique/>
      </w:docPartObj>
    </w:sdtPr>
    <w:sdtEndPr>
      <w:rPr>
        <w:noProof/>
      </w:rPr>
    </w:sdtEndPr>
    <w:sdtContent>
      <w:p w14:paraId="7AF0A827" w14:textId="388199D2" w:rsidR="00261830" w:rsidRDefault="0026183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769144D" w14:textId="77777777" w:rsidR="00261830" w:rsidRDefault="00261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EB56" w14:textId="3317EF8F" w:rsidR="002D0FD9" w:rsidRDefault="002D0FD9">
    <w:pPr>
      <w:pStyle w:val="Header"/>
      <w:jc w:val="center"/>
    </w:pPr>
  </w:p>
  <w:p w14:paraId="39FA0DC5" w14:textId="77777777" w:rsidR="002D0FD9" w:rsidRDefault="002D0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46DF1"/>
    <w:multiLevelType w:val="hybridMultilevel"/>
    <w:tmpl w:val="5E486BE4"/>
    <w:lvl w:ilvl="0" w:tplc="E2B6F6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7D4499"/>
    <w:multiLevelType w:val="hybridMultilevel"/>
    <w:tmpl w:val="5FAA60D6"/>
    <w:lvl w:ilvl="0" w:tplc="1C8C7AC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07D7620A"/>
    <w:multiLevelType w:val="hybridMultilevel"/>
    <w:tmpl w:val="6C4AB6DC"/>
    <w:lvl w:ilvl="0" w:tplc="E444AA8C">
      <w:start w:val="3"/>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167E07F9"/>
    <w:multiLevelType w:val="hybridMultilevel"/>
    <w:tmpl w:val="8C0AD300"/>
    <w:lvl w:ilvl="0" w:tplc="BB0A01DC">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15:restartNumberingAfterBreak="0">
    <w:nsid w:val="188675C8"/>
    <w:multiLevelType w:val="hybridMultilevel"/>
    <w:tmpl w:val="A596F548"/>
    <w:lvl w:ilvl="0" w:tplc="587015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271A3"/>
    <w:multiLevelType w:val="hybridMultilevel"/>
    <w:tmpl w:val="D592C656"/>
    <w:lvl w:ilvl="0" w:tplc="682E1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F7745"/>
    <w:multiLevelType w:val="hybridMultilevel"/>
    <w:tmpl w:val="7C78818E"/>
    <w:lvl w:ilvl="0" w:tplc="2FD44D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EA5ED6"/>
    <w:multiLevelType w:val="hybridMultilevel"/>
    <w:tmpl w:val="7C82120E"/>
    <w:lvl w:ilvl="0" w:tplc="83CCC18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3B6422"/>
    <w:multiLevelType w:val="hybridMultilevel"/>
    <w:tmpl w:val="3C90C516"/>
    <w:lvl w:ilvl="0" w:tplc="1A126F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375704"/>
    <w:multiLevelType w:val="hybridMultilevel"/>
    <w:tmpl w:val="6FFC9772"/>
    <w:lvl w:ilvl="0" w:tplc="9896421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C0544C1"/>
    <w:multiLevelType w:val="hybridMultilevel"/>
    <w:tmpl w:val="7AA82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9607B9"/>
    <w:multiLevelType w:val="hybridMultilevel"/>
    <w:tmpl w:val="02667ACE"/>
    <w:lvl w:ilvl="0" w:tplc="E21878C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6E243D19"/>
    <w:multiLevelType w:val="hybridMultilevel"/>
    <w:tmpl w:val="043A69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67831D7"/>
    <w:multiLevelType w:val="hybridMultilevel"/>
    <w:tmpl w:val="62DE5306"/>
    <w:lvl w:ilvl="0" w:tplc="8814DB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
  </w:num>
  <w:num w:numId="3">
    <w:abstractNumId w:val="11"/>
  </w:num>
  <w:num w:numId="4">
    <w:abstractNumId w:val="10"/>
  </w:num>
  <w:num w:numId="5">
    <w:abstractNumId w:val="4"/>
  </w:num>
  <w:num w:numId="6">
    <w:abstractNumId w:val="5"/>
  </w:num>
  <w:num w:numId="7">
    <w:abstractNumId w:val="8"/>
  </w:num>
  <w:num w:numId="8">
    <w:abstractNumId w:val="6"/>
  </w:num>
  <w:num w:numId="9">
    <w:abstractNumId w:val="3"/>
  </w:num>
  <w:num w:numId="10">
    <w:abstractNumId w:val="13"/>
  </w:num>
  <w:num w:numId="11">
    <w:abstractNumId w:val="9"/>
  </w:num>
  <w:num w:numId="12">
    <w:abstractNumId w:val="7"/>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326"/>
    <w:rsid w:val="00004AAF"/>
    <w:rsid w:val="00013BB1"/>
    <w:rsid w:val="00017D5D"/>
    <w:rsid w:val="00025D95"/>
    <w:rsid w:val="00034652"/>
    <w:rsid w:val="00046E34"/>
    <w:rsid w:val="00057555"/>
    <w:rsid w:val="0007123F"/>
    <w:rsid w:val="00072C7E"/>
    <w:rsid w:val="000730F2"/>
    <w:rsid w:val="00073594"/>
    <w:rsid w:val="00082ACA"/>
    <w:rsid w:val="000936C0"/>
    <w:rsid w:val="0009631F"/>
    <w:rsid w:val="000A03B5"/>
    <w:rsid w:val="000A1713"/>
    <w:rsid w:val="000B55C9"/>
    <w:rsid w:val="000C0433"/>
    <w:rsid w:val="000D58C7"/>
    <w:rsid w:val="000F4C6E"/>
    <w:rsid w:val="001158FD"/>
    <w:rsid w:val="00120EE5"/>
    <w:rsid w:val="0014540B"/>
    <w:rsid w:val="00146AEB"/>
    <w:rsid w:val="001552FE"/>
    <w:rsid w:val="001739D7"/>
    <w:rsid w:val="00187E81"/>
    <w:rsid w:val="00191D8B"/>
    <w:rsid w:val="001A407A"/>
    <w:rsid w:val="001B314B"/>
    <w:rsid w:val="001C6A3F"/>
    <w:rsid w:val="001D56A7"/>
    <w:rsid w:val="001E0375"/>
    <w:rsid w:val="001E2DF8"/>
    <w:rsid w:val="001F723F"/>
    <w:rsid w:val="0020610C"/>
    <w:rsid w:val="00220447"/>
    <w:rsid w:val="00237090"/>
    <w:rsid w:val="00244E5A"/>
    <w:rsid w:val="00247A25"/>
    <w:rsid w:val="00247E39"/>
    <w:rsid w:val="00255673"/>
    <w:rsid w:val="00255DD4"/>
    <w:rsid w:val="00260105"/>
    <w:rsid w:val="00261830"/>
    <w:rsid w:val="00273B87"/>
    <w:rsid w:val="00284E87"/>
    <w:rsid w:val="00286D09"/>
    <w:rsid w:val="00291075"/>
    <w:rsid w:val="002A04AB"/>
    <w:rsid w:val="002B670B"/>
    <w:rsid w:val="002C5294"/>
    <w:rsid w:val="002D0FD9"/>
    <w:rsid w:val="002E0D03"/>
    <w:rsid w:val="002F3572"/>
    <w:rsid w:val="002F7DF2"/>
    <w:rsid w:val="00300011"/>
    <w:rsid w:val="00300ADB"/>
    <w:rsid w:val="0030239C"/>
    <w:rsid w:val="0030279C"/>
    <w:rsid w:val="00306395"/>
    <w:rsid w:val="00325063"/>
    <w:rsid w:val="00326656"/>
    <w:rsid w:val="003303AB"/>
    <w:rsid w:val="003336CB"/>
    <w:rsid w:val="003478E2"/>
    <w:rsid w:val="00365D67"/>
    <w:rsid w:val="00391E97"/>
    <w:rsid w:val="003A437A"/>
    <w:rsid w:val="003A50BB"/>
    <w:rsid w:val="003A6260"/>
    <w:rsid w:val="003B73F3"/>
    <w:rsid w:val="003D1646"/>
    <w:rsid w:val="003E00F6"/>
    <w:rsid w:val="003E0638"/>
    <w:rsid w:val="003E7FBF"/>
    <w:rsid w:val="003F73E4"/>
    <w:rsid w:val="00423BA6"/>
    <w:rsid w:val="00424511"/>
    <w:rsid w:val="004245FC"/>
    <w:rsid w:val="0043379E"/>
    <w:rsid w:val="0046254C"/>
    <w:rsid w:val="00470F01"/>
    <w:rsid w:val="004909BD"/>
    <w:rsid w:val="00491A2E"/>
    <w:rsid w:val="004973B0"/>
    <w:rsid w:val="00497D33"/>
    <w:rsid w:val="004A2A2D"/>
    <w:rsid w:val="004E2629"/>
    <w:rsid w:val="004E38C2"/>
    <w:rsid w:val="0053137F"/>
    <w:rsid w:val="00544B70"/>
    <w:rsid w:val="005454C1"/>
    <w:rsid w:val="00553397"/>
    <w:rsid w:val="00554D89"/>
    <w:rsid w:val="00560369"/>
    <w:rsid w:val="00560DFE"/>
    <w:rsid w:val="00571F46"/>
    <w:rsid w:val="005810C3"/>
    <w:rsid w:val="00581F84"/>
    <w:rsid w:val="00595109"/>
    <w:rsid w:val="005C60F6"/>
    <w:rsid w:val="005D0298"/>
    <w:rsid w:val="005F5B90"/>
    <w:rsid w:val="0061557F"/>
    <w:rsid w:val="0062357B"/>
    <w:rsid w:val="006457FB"/>
    <w:rsid w:val="006472AF"/>
    <w:rsid w:val="006524CA"/>
    <w:rsid w:val="00653775"/>
    <w:rsid w:val="00663206"/>
    <w:rsid w:val="006646B3"/>
    <w:rsid w:val="00692B86"/>
    <w:rsid w:val="00692C4A"/>
    <w:rsid w:val="006A5431"/>
    <w:rsid w:val="006B2DF2"/>
    <w:rsid w:val="006B2E34"/>
    <w:rsid w:val="006C0190"/>
    <w:rsid w:val="006E7AB1"/>
    <w:rsid w:val="006F0623"/>
    <w:rsid w:val="00700BC2"/>
    <w:rsid w:val="0070186C"/>
    <w:rsid w:val="00702D14"/>
    <w:rsid w:val="00720A5D"/>
    <w:rsid w:val="00721D48"/>
    <w:rsid w:val="00735EF8"/>
    <w:rsid w:val="00740446"/>
    <w:rsid w:val="0075730A"/>
    <w:rsid w:val="007658D3"/>
    <w:rsid w:val="00772B20"/>
    <w:rsid w:val="00783413"/>
    <w:rsid w:val="007859A4"/>
    <w:rsid w:val="0079306C"/>
    <w:rsid w:val="007D2269"/>
    <w:rsid w:val="0080358C"/>
    <w:rsid w:val="00810569"/>
    <w:rsid w:val="00820CCC"/>
    <w:rsid w:val="00824551"/>
    <w:rsid w:val="00825051"/>
    <w:rsid w:val="00852F6D"/>
    <w:rsid w:val="00860E76"/>
    <w:rsid w:val="0087723D"/>
    <w:rsid w:val="008773F1"/>
    <w:rsid w:val="008807BB"/>
    <w:rsid w:val="008975D1"/>
    <w:rsid w:val="00897780"/>
    <w:rsid w:val="008A6DD7"/>
    <w:rsid w:val="008B32F1"/>
    <w:rsid w:val="008C2393"/>
    <w:rsid w:val="008C28EB"/>
    <w:rsid w:val="008D0875"/>
    <w:rsid w:val="008D3BEB"/>
    <w:rsid w:val="008F0949"/>
    <w:rsid w:val="0090721D"/>
    <w:rsid w:val="009150B7"/>
    <w:rsid w:val="00923F66"/>
    <w:rsid w:val="00924A45"/>
    <w:rsid w:val="00942B33"/>
    <w:rsid w:val="00972AF9"/>
    <w:rsid w:val="009824D5"/>
    <w:rsid w:val="009879B0"/>
    <w:rsid w:val="00994340"/>
    <w:rsid w:val="009A4665"/>
    <w:rsid w:val="009A7DDB"/>
    <w:rsid w:val="009C13B6"/>
    <w:rsid w:val="009C5EB9"/>
    <w:rsid w:val="009F1784"/>
    <w:rsid w:val="009F59F0"/>
    <w:rsid w:val="00A154F2"/>
    <w:rsid w:val="00A34089"/>
    <w:rsid w:val="00A57A68"/>
    <w:rsid w:val="00A72B65"/>
    <w:rsid w:val="00A72D22"/>
    <w:rsid w:val="00A80F83"/>
    <w:rsid w:val="00A82205"/>
    <w:rsid w:val="00AA4377"/>
    <w:rsid w:val="00AA7CCE"/>
    <w:rsid w:val="00AB734E"/>
    <w:rsid w:val="00AD3B4C"/>
    <w:rsid w:val="00AD7866"/>
    <w:rsid w:val="00AE0987"/>
    <w:rsid w:val="00AE2661"/>
    <w:rsid w:val="00AF32D9"/>
    <w:rsid w:val="00B1392A"/>
    <w:rsid w:val="00B204C2"/>
    <w:rsid w:val="00B33EC1"/>
    <w:rsid w:val="00B35A1C"/>
    <w:rsid w:val="00B53898"/>
    <w:rsid w:val="00B570B6"/>
    <w:rsid w:val="00B8247E"/>
    <w:rsid w:val="00B864DD"/>
    <w:rsid w:val="00B87C24"/>
    <w:rsid w:val="00B87E45"/>
    <w:rsid w:val="00BA0D5F"/>
    <w:rsid w:val="00BA726A"/>
    <w:rsid w:val="00BB1399"/>
    <w:rsid w:val="00BB591C"/>
    <w:rsid w:val="00BC2D7A"/>
    <w:rsid w:val="00BC5161"/>
    <w:rsid w:val="00BD153B"/>
    <w:rsid w:val="00BE4AE4"/>
    <w:rsid w:val="00C063A9"/>
    <w:rsid w:val="00C06595"/>
    <w:rsid w:val="00C10CC1"/>
    <w:rsid w:val="00C279B9"/>
    <w:rsid w:val="00C35D83"/>
    <w:rsid w:val="00C759C8"/>
    <w:rsid w:val="00C77AD6"/>
    <w:rsid w:val="00C82DC3"/>
    <w:rsid w:val="00C9515F"/>
    <w:rsid w:val="00CA1C9C"/>
    <w:rsid w:val="00CB3C32"/>
    <w:rsid w:val="00CB4158"/>
    <w:rsid w:val="00CB6E06"/>
    <w:rsid w:val="00CC6510"/>
    <w:rsid w:val="00CD77B0"/>
    <w:rsid w:val="00CF46C8"/>
    <w:rsid w:val="00D02770"/>
    <w:rsid w:val="00D03053"/>
    <w:rsid w:val="00D11BC4"/>
    <w:rsid w:val="00D1777D"/>
    <w:rsid w:val="00D2192E"/>
    <w:rsid w:val="00D24C8B"/>
    <w:rsid w:val="00D2764F"/>
    <w:rsid w:val="00D278FE"/>
    <w:rsid w:val="00D27D4F"/>
    <w:rsid w:val="00D31855"/>
    <w:rsid w:val="00D32C34"/>
    <w:rsid w:val="00D34332"/>
    <w:rsid w:val="00D445BF"/>
    <w:rsid w:val="00D56CF4"/>
    <w:rsid w:val="00D73128"/>
    <w:rsid w:val="00D958F9"/>
    <w:rsid w:val="00D970EF"/>
    <w:rsid w:val="00DA2B45"/>
    <w:rsid w:val="00DA3842"/>
    <w:rsid w:val="00DA62C9"/>
    <w:rsid w:val="00DA7A04"/>
    <w:rsid w:val="00DD6A11"/>
    <w:rsid w:val="00DF2805"/>
    <w:rsid w:val="00E13B74"/>
    <w:rsid w:val="00E15ECB"/>
    <w:rsid w:val="00E2154D"/>
    <w:rsid w:val="00E32959"/>
    <w:rsid w:val="00E32ED8"/>
    <w:rsid w:val="00E374BC"/>
    <w:rsid w:val="00E409BD"/>
    <w:rsid w:val="00E46369"/>
    <w:rsid w:val="00E70F31"/>
    <w:rsid w:val="00EA1860"/>
    <w:rsid w:val="00EB0ECF"/>
    <w:rsid w:val="00EB241B"/>
    <w:rsid w:val="00EB7ABB"/>
    <w:rsid w:val="00ED0DB1"/>
    <w:rsid w:val="00ED6B44"/>
    <w:rsid w:val="00EE2326"/>
    <w:rsid w:val="00EE6211"/>
    <w:rsid w:val="00EF1EB7"/>
    <w:rsid w:val="00F01B65"/>
    <w:rsid w:val="00F11B9B"/>
    <w:rsid w:val="00F22620"/>
    <w:rsid w:val="00F2605E"/>
    <w:rsid w:val="00F330BD"/>
    <w:rsid w:val="00F41F79"/>
    <w:rsid w:val="00F462CF"/>
    <w:rsid w:val="00F555BC"/>
    <w:rsid w:val="00F57018"/>
    <w:rsid w:val="00F6460E"/>
    <w:rsid w:val="00F74FB0"/>
    <w:rsid w:val="00FB0EFE"/>
    <w:rsid w:val="00FB2F9A"/>
    <w:rsid w:val="00FC043B"/>
    <w:rsid w:val="00FC3E8B"/>
    <w:rsid w:val="00FD1847"/>
    <w:rsid w:val="00FF7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E78CC"/>
  <w15:docId w15:val="{8C68184F-1218-4AA1-8EEC-A88184542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4BC"/>
    <w:pPr>
      <w:jc w:val="both"/>
    </w:pPr>
    <w:rPr>
      <w:rFonts w:ascii=".VnTime" w:hAnsi=".VnTime"/>
      <w:sz w:val="28"/>
      <w:szCs w:val="20"/>
    </w:rPr>
  </w:style>
  <w:style w:type="paragraph" w:styleId="Footer">
    <w:name w:val="footer"/>
    <w:basedOn w:val="Normal"/>
    <w:rsid w:val="00E374BC"/>
    <w:pPr>
      <w:tabs>
        <w:tab w:val="center" w:pos="4320"/>
        <w:tab w:val="right" w:pos="8640"/>
      </w:tabs>
    </w:pPr>
  </w:style>
  <w:style w:type="character" w:styleId="PageNumber">
    <w:name w:val="page number"/>
    <w:basedOn w:val="DefaultParagraphFont"/>
    <w:rsid w:val="00E374BC"/>
  </w:style>
  <w:style w:type="character" w:customStyle="1" w:styleId="BodyTextChar">
    <w:name w:val="Body Text Char"/>
    <w:link w:val="BodyText"/>
    <w:rsid w:val="00E374BC"/>
    <w:rPr>
      <w:rFonts w:ascii=".VnTime" w:hAnsi=".VnTime"/>
      <w:sz w:val="28"/>
      <w:lang w:val="en-US" w:eastAsia="en-US" w:bidi="ar-SA"/>
    </w:rPr>
  </w:style>
  <w:style w:type="paragraph" w:customStyle="1" w:styleId="CharCharChar1Char">
    <w:name w:val="Char Char Char1 Char"/>
    <w:autoRedefine/>
    <w:rsid w:val="00E374BC"/>
    <w:pPr>
      <w:tabs>
        <w:tab w:val="left" w:pos="1152"/>
      </w:tabs>
      <w:spacing w:before="120" w:after="120" w:line="312" w:lineRule="auto"/>
    </w:pPr>
    <w:rPr>
      <w:rFonts w:ascii="Arial" w:hAnsi="Arial" w:cs="Arial"/>
      <w:sz w:val="26"/>
      <w:szCs w:val="26"/>
    </w:rPr>
  </w:style>
  <w:style w:type="character" w:styleId="Hyperlink">
    <w:name w:val="Hyperlink"/>
    <w:rsid w:val="00E374BC"/>
    <w:rPr>
      <w:color w:val="0000FF"/>
      <w:u w:val="single"/>
    </w:rPr>
  </w:style>
  <w:style w:type="table" w:styleId="TableGrid">
    <w:name w:val="Table Grid"/>
    <w:basedOn w:val="TableNormal"/>
    <w:rsid w:val="0056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A6DD7"/>
    <w:pPr>
      <w:tabs>
        <w:tab w:val="center" w:pos="4680"/>
        <w:tab w:val="right" w:pos="9360"/>
      </w:tabs>
    </w:pPr>
  </w:style>
  <w:style w:type="character" w:customStyle="1" w:styleId="HeaderChar">
    <w:name w:val="Header Char"/>
    <w:link w:val="Header"/>
    <w:uiPriority w:val="99"/>
    <w:rsid w:val="008A6DD7"/>
    <w:rPr>
      <w:sz w:val="24"/>
      <w:szCs w:val="24"/>
    </w:rPr>
  </w:style>
  <w:style w:type="paragraph" w:styleId="ListParagraph">
    <w:name w:val="List Paragraph"/>
    <w:basedOn w:val="Normal"/>
    <w:uiPriority w:val="34"/>
    <w:qFormat/>
    <w:rsid w:val="00146AEB"/>
    <w:pPr>
      <w:ind w:left="720"/>
      <w:contextualSpacing/>
    </w:pPr>
  </w:style>
  <w:style w:type="paragraph" w:styleId="FootnoteText">
    <w:name w:val="footnote text"/>
    <w:basedOn w:val="Normal"/>
    <w:link w:val="FootnoteTextChar"/>
    <w:uiPriority w:val="99"/>
    <w:unhideWhenUsed/>
    <w:rsid w:val="00852F6D"/>
    <w:pPr>
      <w:widowControl w:val="0"/>
      <w:autoSpaceDE w:val="0"/>
      <w:autoSpaceDN w:val="0"/>
    </w:pPr>
    <w:rPr>
      <w:sz w:val="20"/>
      <w:szCs w:val="20"/>
    </w:rPr>
  </w:style>
  <w:style w:type="character" w:customStyle="1" w:styleId="FootnoteTextChar">
    <w:name w:val="Footnote Text Char"/>
    <w:basedOn w:val="DefaultParagraphFont"/>
    <w:link w:val="FootnoteText"/>
    <w:uiPriority w:val="99"/>
    <w:rsid w:val="00852F6D"/>
  </w:style>
  <w:style w:type="character" w:styleId="FootnoteReference">
    <w:name w:val="footnote reference"/>
    <w:basedOn w:val="DefaultParagraphFont"/>
    <w:uiPriority w:val="99"/>
    <w:unhideWhenUsed/>
    <w:rsid w:val="00852F6D"/>
    <w:rPr>
      <w:vertAlign w:val="superscript"/>
    </w:rPr>
  </w:style>
  <w:style w:type="character" w:customStyle="1" w:styleId="fontstyle01">
    <w:name w:val="fontstyle01"/>
    <w:basedOn w:val="DefaultParagraphFont"/>
    <w:rsid w:val="006457FB"/>
    <w:rPr>
      <w:rFonts w:ascii="TimesNewRomanPSMT" w:hAnsi="TimesNewRomanPSMT" w:hint="default"/>
      <w:b w:val="0"/>
      <w:bCs w:val="0"/>
      <w:i w:val="0"/>
      <w:iCs w:val="0"/>
      <w:color w:val="000000"/>
      <w:sz w:val="28"/>
      <w:szCs w:val="28"/>
    </w:rPr>
  </w:style>
  <w:style w:type="character" w:customStyle="1" w:styleId="fontstyle11">
    <w:name w:val="fontstyle11"/>
    <w:basedOn w:val="DefaultParagraphFont"/>
    <w:rsid w:val="006457FB"/>
    <w:rPr>
      <w:rFonts w:ascii="TimesNewRomanPS-ItalicMT" w:hAnsi="TimesNewRomanPS-ItalicMT" w:hint="default"/>
      <w:b w:val="0"/>
      <w:bCs w:val="0"/>
      <w:i/>
      <w:iCs/>
      <w:color w:val="000000"/>
      <w:sz w:val="28"/>
      <w:szCs w:val="28"/>
    </w:rPr>
  </w:style>
  <w:style w:type="table" w:customStyle="1" w:styleId="TableGrid1">
    <w:name w:val="Table Grid1"/>
    <w:basedOn w:val="TableNormal"/>
    <w:next w:val="TableGrid"/>
    <w:rsid w:val="001A40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F646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524903">
      <w:bodyDiv w:val="1"/>
      <w:marLeft w:val="0"/>
      <w:marRight w:val="0"/>
      <w:marTop w:val="0"/>
      <w:marBottom w:val="0"/>
      <w:divBdr>
        <w:top w:val="none" w:sz="0" w:space="0" w:color="auto"/>
        <w:left w:val="none" w:sz="0" w:space="0" w:color="auto"/>
        <w:bottom w:val="none" w:sz="0" w:space="0" w:color="auto"/>
        <w:right w:val="none" w:sz="0" w:space="0" w:color="auto"/>
      </w:divBdr>
    </w:div>
    <w:div w:id="1993243885">
      <w:bodyDiv w:val="1"/>
      <w:marLeft w:val="0"/>
      <w:marRight w:val="0"/>
      <w:marTop w:val="0"/>
      <w:marBottom w:val="0"/>
      <w:divBdr>
        <w:top w:val="none" w:sz="0" w:space="0" w:color="auto"/>
        <w:left w:val="none" w:sz="0" w:space="0" w:color="auto"/>
        <w:bottom w:val="none" w:sz="0" w:space="0" w:color="auto"/>
        <w:right w:val="none" w:sz="0" w:space="0" w:color="auto"/>
      </w:divBdr>
    </w:div>
    <w:div w:id="20695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MicrosoftEdgeDownloads\678f3d41-ae10-4f8c-bd33-881ad0b1418a\CV_SKHCN_%20XU%20LY%20NHAN%20HIEU%20DIA%20DAN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08A66-46B9-46D9-8175-69F55C98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CV_SKHCN_ XU LY NHAN HIEU DIA DANH</Template>
  <TotalTime>1183</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QUẢNG NGÃI</vt:lpstr>
      <vt:lpstr>UBND TỈNH QUẢNG NGÃI</vt:lpstr>
    </vt:vector>
  </TitlesOfParts>
  <Company>Microsoft</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NGÃI</dc:title>
  <dc:subject/>
  <dc:creator>Admin</dc:creator>
  <cp:keywords/>
  <dc:description/>
  <cp:lastModifiedBy>PHAN THI THUY</cp:lastModifiedBy>
  <cp:revision>15</cp:revision>
  <cp:lastPrinted>2025-08-22T08:54:00Z</cp:lastPrinted>
  <dcterms:created xsi:type="dcterms:W3CDTF">2025-08-27T07:47:00Z</dcterms:created>
  <dcterms:modified xsi:type="dcterms:W3CDTF">2025-08-28T06:40:00Z</dcterms:modified>
</cp:coreProperties>
</file>